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213C2" w14:textId="77777777" w:rsidR="000A5600" w:rsidRDefault="000A5600" w:rsidP="000A560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6417B20" w14:textId="77777777" w:rsidR="0065259D" w:rsidRDefault="0065259D" w:rsidP="0065259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430-0013/2022</w:t>
      </w:r>
    </w:p>
    <w:p w14:paraId="491D79A1" w14:textId="77777777" w:rsidR="0065259D" w:rsidRDefault="0065259D" w:rsidP="0065259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0ACFEAD6" w14:textId="1B9C95B7" w:rsidR="0065259D" w:rsidRDefault="0065259D" w:rsidP="0065259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732153">
        <w:rPr>
          <w:rFonts w:cs="Arial"/>
          <w:sz w:val="20"/>
          <w:szCs w:val="20"/>
        </w:rPr>
        <w:t>22.11</w:t>
      </w:r>
      <w:bookmarkStart w:id="0" w:name="_GoBack"/>
      <w:bookmarkEnd w:id="0"/>
      <w:r>
        <w:rPr>
          <w:rFonts w:cs="Arial"/>
          <w:sz w:val="20"/>
          <w:szCs w:val="20"/>
        </w:rPr>
        <w:t>.2022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2d71791d-4b08-4651-a8aa-c7bfc8b3429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E425067-0A89-45C7-B527-2A08CF1DF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8F72CD-4B6B-4D1B-BC1A-BBC11391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167</TotalTime>
  <Pages>1</Pages>
  <Words>131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6</cp:revision>
  <cp:lastPrinted>2016-06-20T06:28:00Z</cp:lastPrinted>
  <dcterms:created xsi:type="dcterms:W3CDTF">2015-02-19T08:08:00Z</dcterms:created>
  <dcterms:modified xsi:type="dcterms:W3CDTF">2022-11-22T07:59:00Z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